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7185" w:rsidRPr="00510F3B" w:rsidRDefault="00907185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510F3B" w:rsidRPr="00510F3B" w:rsidRDefault="00510F3B" w:rsidP="00510F3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10F3B">
        <w:rPr>
          <w:rFonts w:asciiTheme="minorHAnsi" w:hAnsiTheme="minorHAnsi" w:cstheme="minorHAnsi"/>
          <w:b/>
          <w:sz w:val="22"/>
          <w:szCs w:val="22"/>
        </w:rPr>
        <w:t>PRIJAVNI OBRAZEC ZA DODELJEVANJE SREDSTEV ZA PROJEKTE S PODROČJA SOCIALNEGA VARSTVA V OBČINI JESENICE ZA LETO 20</w:t>
      </w:r>
      <w:r w:rsidR="008B63CD">
        <w:rPr>
          <w:rFonts w:asciiTheme="minorHAnsi" w:hAnsiTheme="minorHAnsi" w:cstheme="minorHAnsi"/>
          <w:b/>
          <w:sz w:val="22"/>
          <w:szCs w:val="22"/>
        </w:rPr>
        <w:t>2</w:t>
      </w:r>
      <w:r w:rsidR="000716B5">
        <w:rPr>
          <w:rFonts w:asciiTheme="minorHAnsi" w:hAnsiTheme="minorHAnsi" w:cstheme="minorHAnsi"/>
          <w:b/>
          <w:sz w:val="22"/>
          <w:szCs w:val="22"/>
        </w:rPr>
        <w:t>2</w:t>
      </w: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071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-14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10F3B">
        <w:rPr>
          <w:rFonts w:asciiTheme="minorHAnsi" w:hAnsiTheme="minorHAnsi" w:cstheme="minorHAnsi"/>
          <w:b/>
          <w:sz w:val="22"/>
          <w:szCs w:val="22"/>
        </w:rPr>
        <w:t xml:space="preserve">1. PODATKI O </w:t>
      </w:r>
      <w:r w:rsidR="000716B5">
        <w:rPr>
          <w:rFonts w:asciiTheme="minorHAnsi" w:hAnsiTheme="minorHAnsi" w:cstheme="minorHAnsi"/>
          <w:b/>
          <w:sz w:val="22"/>
          <w:szCs w:val="22"/>
        </w:rPr>
        <w:t>VLAGATELJU</w:t>
      </w: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6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879"/>
      </w:tblGrid>
      <w:tr w:rsidR="000716B5" w:rsidRPr="00E15AD7" w:rsidTr="000716B5">
        <w:trPr>
          <w:trHeight w:hRule="exact" w:val="711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pStyle w:val="Glava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Uradni naziv vlagatelja (kot bo naveden v pogodbi)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6B5" w:rsidRPr="00E15AD7" w:rsidTr="00235175">
        <w:trPr>
          <w:trHeight w:hRule="exact" w:val="712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Naslov vlagatelja</w:t>
            </w:r>
          </w:p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(kot bo naveden v pogodbi)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6B5" w:rsidRPr="00E15AD7" w:rsidTr="000716B5">
        <w:trPr>
          <w:trHeight w:hRule="exact" w:val="759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 xml:space="preserve">Odgovorna oseba </w:t>
            </w:r>
          </w:p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 xml:space="preserve">(kot bo navedena v pogodbi)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6B5" w:rsidRPr="00E15AD7" w:rsidTr="000716B5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Funkcija odgovorne osebe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6B5" w:rsidRPr="00E15AD7" w:rsidTr="000716B5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Telefon odgovorne osebe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6B5" w:rsidRPr="00E15AD7" w:rsidTr="000716B5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E – mail naslov</w:t>
            </w:r>
          </w:p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6B5" w:rsidRPr="00E15AD7" w:rsidTr="000716B5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pStyle w:val="Glava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Spletna stran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6B5" w:rsidRPr="00E15AD7" w:rsidTr="000716B5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pStyle w:val="Glava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Štev. transakcijskega računa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6B5" w:rsidRPr="00E15AD7" w:rsidTr="000716B5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pStyle w:val="Glava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Naziv Banke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16B5" w:rsidRPr="00E15AD7" w:rsidTr="000716B5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Davčna številka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5" w:rsidRPr="00E15AD7" w:rsidRDefault="000716B5" w:rsidP="000716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716B5" w:rsidRPr="00E15AD7" w:rsidRDefault="000716B5" w:rsidP="000716B5">
      <w:pPr>
        <w:rPr>
          <w:rFonts w:asciiTheme="minorHAnsi" w:hAnsiTheme="minorHAnsi" w:cstheme="minorHAnsi"/>
          <w:sz w:val="22"/>
          <w:szCs w:val="22"/>
        </w:rPr>
      </w:pPr>
    </w:p>
    <w:p w:rsidR="000716B5" w:rsidRPr="00E15AD7" w:rsidRDefault="000716B5" w:rsidP="000716B5">
      <w:pPr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 xml:space="preserve">Spodaj podpisani, ki sem v </w:t>
      </w:r>
      <w:proofErr w:type="spellStart"/>
      <w:r w:rsidRPr="00E15AD7">
        <w:rPr>
          <w:rFonts w:asciiTheme="minorHAnsi" w:hAnsiTheme="minorHAnsi" w:cstheme="minorHAnsi"/>
          <w:sz w:val="22"/>
          <w:szCs w:val="22"/>
        </w:rPr>
        <w:t>prijaviteljski</w:t>
      </w:r>
      <w:proofErr w:type="spellEnd"/>
      <w:r w:rsidRPr="00E15AD7">
        <w:rPr>
          <w:rFonts w:asciiTheme="minorHAnsi" w:hAnsiTheme="minorHAnsi" w:cstheme="minorHAnsi"/>
          <w:sz w:val="22"/>
          <w:szCs w:val="22"/>
        </w:rPr>
        <w:t xml:space="preserve"> organizaciji odgovoren za vodenje projekta, izjavljam, da:</w:t>
      </w:r>
    </w:p>
    <w:p w:rsidR="000716B5" w:rsidRPr="00E15AD7" w:rsidRDefault="000716B5" w:rsidP="000716B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>je naša organizacija solventna in da nima blokiranega transakcijskega računa na dan oddaje vloge,</w:t>
      </w:r>
    </w:p>
    <w:p w:rsidR="000716B5" w:rsidRPr="00E15AD7" w:rsidRDefault="000716B5" w:rsidP="000716B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 xml:space="preserve">zoper naše organizacije ni bil uveden ali začet postopek prisilne poravnave, stečajni ali likvidacijski postopek oz. drug postopek, katerega posledica ali namen je prenehanje vlagateljevega poslovanja, </w:t>
      </w:r>
    </w:p>
    <w:p w:rsidR="000716B5" w:rsidRDefault="000716B5" w:rsidP="000716B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>naša organizacija za projekt, ki ga prijavljamo, ni pridobila sredstva na drugih javnih razpisih oz. iz drugih proračunskih postavk Občine Jesenice,</w:t>
      </w:r>
    </w:p>
    <w:p w:rsidR="000716B5" w:rsidRPr="006F6D97" w:rsidRDefault="000716B5" w:rsidP="000716B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6F6D97">
        <w:rPr>
          <w:rFonts w:asciiTheme="minorHAnsi" w:hAnsiTheme="minorHAnsi" w:cstheme="minorHAnsi"/>
          <w:sz w:val="22"/>
          <w:szCs w:val="22"/>
        </w:rPr>
        <w:t>je naša organizacija že uspešno izvedla enak ali soroden projekt na področju preventivne dejavnosti,</w:t>
      </w:r>
    </w:p>
    <w:p w:rsidR="000716B5" w:rsidRPr="00E15AD7" w:rsidRDefault="000716B5" w:rsidP="000716B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>projekt presega redno dejavnost naše organizacije,</w:t>
      </w:r>
    </w:p>
    <w:p w:rsidR="000716B5" w:rsidRPr="00E15AD7" w:rsidRDefault="000716B5" w:rsidP="000716B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 xml:space="preserve">imamo zagotovljene materialne, kadrovske (izvajalce z ustrezno strokovno izobrazbo ali strokovno usposobljene za opravljanje posamezne dejavnosti), prostorske pogoje organizacijske možnosti za uresničitev načrtovanih aktivnosti na posameznem področju, </w:t>
      </w:r>
    </w:p>
    <w:p w:rsidR="000716B5" w:rsidRPr="00E15AD7" w:rsidRDefault="000716B5" w:rsidP="000716B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>opravljamo dejavnost na neprofitni osnovi in da</w:t>
      </w:r>
    </w:p>
    <w:p w:rsidR="000716B5" w:rsidRPr="00E15AD7" w:rsidRDefault="000716B5" w:rsidP="000716B5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>so informacije, ki so navedene v prijavnici točne.</w:t>
      </w:r>
    </w:p>
    <w:p w:rsidR="000716B5" w:rsidRDefault="000716B5" w:rsidP="00510F3B">
      <w:pPr>
        <w:pStyle w:val="Telobesedila"/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Style w:val="Telobesedila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lastRenderedPageBreak/>
        <w:t xml:space="preserve">PRIJAVITELJ JE REGISTRIRAN V SKLADU Z ______________ (navedite zakonsko osnovo) in </w:t>
      </w:r>
    </w:p>
    <w:p w:rsidR="00510F3B" w:rsidRPr="00510F3B" w:rsidRDefault="00510F3B" w:rsidP="00510F3B">
      <w:pPr>
        <w:pStyle w:val="Telobesedila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 xml:space="preserve">vpisano v register pri Upravni enoti ___________________________, dne:_________________, </w:t>
      </w:r>
    </w:p>
    <w:p w:rsidR="00510F3B" w:rsidRPr="00510F3B" w:rsidRDefault="00510F3B" w:rsidP="00510F3B">
      <w:pPr>
        <w:pStyle w:val="Telobesedila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pod številko: _________________.</w:t>
      </w: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463C49" w:rsidP="00510F3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Ime in p</w:t>
      </w:r>
      <w:r w:rsidR="00510F3B" w:rsidRPr="00510F3B">
        <w:rPr>
          <w:rFonts w:asciiTheme="minorHAnsi" w:hAnsiTheme="minorHAnsi" w:cstheme="minorHAnsi"/>
          <w:sz w:val="22"/>
          <w:szCs w:val="22"/>
        </w:rPr>
        <w:t>riimek</w:t>
      </w:r>
      <w:r>
        <w:rPr>
          <w:rFonts w:asciiTheme="minorHAnsi" w:hAnsiTheme="minorHAnsi" w:cstheme="minorHAnsi"/>
          <w:sz w:val="22"/>
          <w:szCs w:val="22"/>
        </w:rPr>
        <w:t xml:space="preserve"> odgovorne osebe</w:t>
      </w:r>
      <w:r w:rsidR="00510F3B" w:rsidRPr="00510F3B">
        <w:rPr>
          <w:rFonts w:asciiTheme="minorHAnsi" w:hAnsiTheme="minorHAnsi" w:cstheme="minorHAnsi"/>
          <w:sz w:val="22"/>
          <w:szCs w:val="22"/>
        </w:rPr>
        <w:t>:_____________________________________________________</w:t>
      </w: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463C49" w:rsidP="00510F3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Funkcija odgovorne osebe</w:t>
      </w:r>
      <w:r w:rsidR="00510F3B" w:rsidRPr="00510F3B">
        <w:rPr>
          <w:rFonts w:asciiTheme="minorHAnsi" w:hAnsiTheme="minorHAnsi" w:cstheme="minorHAnsi"/>
          <w:sz w:val="22"/>
          <w:szCs w:val="22"/>
        </w:rPr>
        <w:t>:__________________________________________________________</w:t>
      </w: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Podpis:____</w:t>
      </w:r>
      <w:r w:rsidR="00463C49">
        <w:rPr>
          <w:rFonts w:asciiTheme="minorHAnsi" w:hAnsiTheme="minorHAnsi" w:cstheme="minorHAnsi"/>
          <w:sz w:val="22"/>
          <w:szCs w:val="22"/>
        </w:rPr>
        <w:t>____</w:t>
      </w:r>
      <w:r w:rsidRPr="00510F3B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Datum in kraj:_______</w:t>
      </w:r>
      <w:r w:rsidR="00463C49">
        <w:rPr>
          <w:rFonts w:asciiTheme="minorHAnsi" w:hAnsiTheme="minorHAnsi" w:cstheme="minorHAnsi"/>
          <w:sz w:val="22"/>
          <w:szCs w:val="22"/>
        </w:rPr>
        <w:t>____</w:t>
      </w:r>
      <w:r w:rsidRPr="00510F3B">
        <w:rPr>
          <w:rFonts w:asciiTheme="minorHAnsi" w:hAnsiTheme="minorHAnsi" w:cstheme="minorHAnsi"/>
          <w:sz w:val="22"/>
          <w:szCs w:val="22"/>
        </w:rPr>
        <w:t>__________________________________________________________</w:t>
      </w: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Žig:</w:t>
      </w: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rPr>
          <w:rFonts w:asciiTheme="minorHAnsi" w:hAnsiTheme="minorHAnsi" w:cstheme="minorHAnsi"/>
          <w:b/>
          <w:sz w:val="22"/>
          <w:szCs w:val="22"/>
        </w:rPr>
      </w:pPr>
      <w:r w:rsidRPr="00510F3B">
        <w:rPr>
          <w:rFonts w:asciiTheme="minorHAnsi" w:hAnsiTheme="minorHAnsi" w:cstheme="minorHAnsi"/>
          <w:b/>
          <w:sz w:val="22"/>
          <w:szCs w:val="22"/>
        </w:rPr>
        <w:t>Obvezne priloge oz. dokazila:</w:t>
      </w:r>
    </w:p>
    <w:p w:rsidR="00510F3B" w:rsidRPr="00510F3B" w:rsidRDefault="00463C49" w:rsidP="00510F3B">
      <w:pPr>
        <w:numPr>
          <w:ilvl w:val="0"/>
          <w:numId w:val="5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kopija dokazila o registraciji (le ob prvi prijavi na javni razpis)</w:t>
      </w:r>
      <w:r w:rsidR="00510F3B" w:rsidRPr="00510F3B">
        <w:rPr>
          <w:rFonts w:asciiTheme="minorHAnsi" w:hAnsiTheme="minorHAnsi" w:cstheme="minorHAnsi"/>
          <w:sz w:val="22"/>
          <w:szCs w:val="22"/>
        </w:rPr>
        <w:t>,</w:t>
      </w:r>
    </w:p>
    <w:p w:rsidR="00510F3B" w:rsidRPr="00510F3B" w:rsidRDefault="00463C49" w:rsidP="00510F3B">
      <w:pPr>
        <w:numPr>
          <w:ilvl w:val="0"/>
          <w:numId w:val="5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statut vlagatelja </w:t>
      </w:r>
      <w:r w:rsidR="00510F3B" w:rsidRPr="00510F3B">
        <w:rPr>
          <w:rFonts w:asciiTheme="minorHAnsi" w:hAnsiTheme="minorHAnsi" w:cstheme="minorHAnsi"/>
          <w:sz w:val="22"/>
          <w:szCs w:val="22"/>
        </w:rPr>
        <w:t>(le ob prvi prijavi na javni razpis),</w:t>
      </w:r>
    </w:p>
    <w:p w:rsidR="00510F3B" w:rsidRPr="00B338C4" w:rsidRDefault="00510F3B" w:rsidP="00B338C4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 xml:space="preserve">kopija </w:t>
      </w:r>
      <w:r w:rsidR="00463C49">
        <w:rPr>
          <w:rFonts w:asciiTheme="minorHAnsi" w:hAnsiTheme="minorHAnsi" w:cstheme="minorHAnsi"/>
          <w:sz w:val="22"/>
          <w:szCs w:val="22"/>
        </w:rPr>
        <w:t>dokazila, iz katerega bo razvidno, da opravljate dejavnost na neprofitni osnovi (le ob prvi prijavi na javni razpis)</w:t>
      </w:r>
      <w:r w:rsidRPr="00510F3B">
        <w:rPr>
          <w:rFonts w:asciiTheme="minorHAnsi" w:hAnsiTheme="minorHAnsi" w:cstheme="minorHAnsi"/>
          <w:sz w:val="22"/>
          <w:szCs w:val="22"/>
        </w:rPr>
        <w:t>.</w:t>
      </w:r>
    </w:p>
    <w:p w:rsidR="00463C49" w:rsidRDefault="00463C49">
      <w:pPr>
        <w:suppressAutoHyphen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10F3B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="00463C49">
        <w:rPr>
          <w:rFonts w:asciiTheme="minorHAnsi" w:hAnsiTheme="minorHAnsi" w:cstheme="minorHAnsi"/>
          <w:b/>
          <w:sz w:val="22"/>
          <w:szCs w:val="22"/>
        </w:rPr>
        <w:t xml:space="preserve">VSEBINSKI DEL </w:t>
      </w:r>
      <w:r w:rsidRPr="00510F3B">
        <w:rPr>
          <w:rFonts w:asciiTheme="minorHAnsi" w:hAnsiTheme="minorHAnsi" w:cstheme="minorHAnsi"/>
          <w:b/>
          <w:sz w:val="22"/>
          <w:szCs w:val="22"/>
        </w:rPr>
        <w:t>PROJEKT</w:t>
      </w:r>
      <w:r w:rsidR="00463C49">
        <w:rPr>
          <w:rFonts w:asciiTheme="minorHAnsi" w:hAnsiTheme="minorHAnsi" w:cstheme="minorHAnsi"/>
          <w:b/>
          <w:sz w:val="22"/>
          <w:szCs w:val="22"/>
        </w:rPr>
        <w:t>A</w:t>
      </w: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2.1. Naslov projekta:_____________________________________________________________</w:t>
      </w: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2.2. Lokacija projekta:____________________________________________________________</w:t>
      </w: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2.3. Pričakovani znesek sofinanciranja</w:t>
      </w:r>
      <w:r w:rsidR="00463C49">
        <w:rPr>
          <w:rFonts w:asciiTheme="minorHAnsi" w:hAnsiTheme="minorHAnsi" w:cstheme="minorHAnsi"/>
          <w:sz w:val="22"/>
          <w:szCs w:val="22"/>
        </w:rPr>
        <w:t>*</w:t>
      </w:r>
      <w:r w:rsidRPr="00510F3B">
        <w:rPr>
          <w:rFonts w:asciiTheme="minorHAnsi" w:hAnsiTheme="minorHAnsi" w:cstheme="minorHAnsi"/>
          <w:sz w:val="22"/>
          <w:szCs w:val="22"/>
        </w:rPr>
        <w:t>:______________________________________________</w:t>
      </w: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* občina sofinancira največ do 50% vrednosti projekta</w:t>
      </w: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 xml:space="preserve">2.4. </w:t>
      </w:r>
      <w:r w:rsidR="00463C49" w:rsidRPr="00E15AD7">
        <w:rPr>
          <w:rFonts w:asciiTheme="minorHAnsi" w:hAnsiTheme="minorHAnsi" w:cstheme="minorHAnsi"/>
          <w:b/>
          <w:sz w:val="22"/>
          <w:szCs w:val="22"/>
        </w:rPr>
        <w:t xml:space="preserve">Ugotovljene potrebe po izvedbi projekta </w:t>
      </w:r>
      <w:r w:rsidR="00463C49" w:rsidRPr="00E15AD7">
        <w:rPr>
          <w:rFonts w:asciiTheme="minorHAnsi" w:hAnsiTheme="minorHAnsi" w:cstheme="minorHAnsi"/>
          <w:sz w:val="22"/>
          <w:szCs w:val="22"/>
        </w:rPr>
        <w:t>(opišite, na osnovi česa izvajate projekt, kaj je osnovna motivacija, kje in kakšne potrebe/probleme/priložnosti po prijavljenem projektu ste zaznali) in navedite predvidene aktivnosti projekta.</w:t>
      </w: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lastRenderedPageBreak/>
        <w:t xml:space="preserve">2.5. </w:t>
      </w:r>
      <w:r w:rsidR="00463C49" w:rsidRPr="00E15AD7">
        <w:rPr>
          <w:rFonts w:asciiTheme="minorHAnsi" w:hAnsiTheme="minorHAnsi" w:cstheme="minorHAnsi"/>
          <w:b/>
          <w:sz w:val="22"/>
          <w:szCs w:val="22"/>
        </w:rPr>
        <w:t>Cilji projekta</w:t>
      </w:r>
      <w:r w:rsidR="00463C49" w:rsidRPr="00E15AD7">
        <w:rPr>
          <w:rFonts w:asciiTheme="minorHAnsi" w:hAnsiTheme="minorHAnsi" w:cstheme="minorHAnsi"/>
          <w:sz w:val="22"/>
          <w:szCs w:val="22"/>
        </w:rPr>
        <w:t xml:space="preserve"> (opredelite in opišite ključne cilje, ki jih želite doseči prek izvajanja projekta. Cilji naj odražajo rešitve na ugotovljene potrebe. Cilje opredelite tako, da bodo merljivi in uresničljivi).</w:t>
      </w: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Pr="00510F3B" w:rsidRDefault="0020144F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2.6</w:t>
      </w:r>
      <w:r w:rsidR="00463C49">
        <w:rPr>
          <w:rFonts w:asciiTheme="minorHAnsi" w:hAnsiTheme="minorHAnsi" w:cstheme="minorHAnsi"/>
          <w:sz w:val="22"/>
          <w:szCs w:val="22"/>
        </w:rPr>
        <w:t>.</w:t>
      </w:r>
      <w:r w:rsidR="00463C49" w:rsidRPr="00463C4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63C49" w:rsidRPr="00E15AD7">
        <w:rPr>
          <w:rFonts w:asciiTheme="minorHAnsi" w:hAnsiTheme="minorHAnsi" w:cstheme="minorHAnsi"/>
          <w:b/>
          <w:sz w:val="22"/>
          <w:szCs w:val="22"/>
        </w:rPr>
        <w:t xml:space="preserve">Ciljne skupine projekta </w:t>
      </w:r>
      <w:r w:rsidR="00463C49" w:rsidRPr="00E15AD7">
        <w:rPr>
          <w:rFonts w:asciiTheme="minorHAnsi" w:hAnsiTheme="minorHAnsi" w:cstheme="minorHAnsi"/>
          <w:sz w:val="22"/>
          <w:szCs w:val="22"/>
        </w:rPr>
        <w:t xml:space="preserve">(opišite, komu je projekt namenjen. Opišite potrebe ciljnih skupin in tudi pričakovano število </w:t>
      </w:r>
      <w:r w:rsidR="00463C49">
        <w:rPr>
          <w:rFonts w:asciiTheme="minorHAnsi" w:hAnsiTheme="minorHAnsi" w:cstheme="minorHAnsi"/>
          <w:sz w:val="22"/>
          <w:szCs w:val="22"/>
        </w:rPr>
        <w:t>udeležencev</w:t>
      </w:r>
      <w:r w:rsidR="00463C49" w:rsidRPr="00E15AD7">
        <w:rPr>
          <w:rFonts w:asciiTheme="minorHAnsi" w:hAnsiTheme="minorHAnsi" w:cstheme="minorHAnsi"/>
          <w:sz w:val="22"/>
          <w:szCs w:val="22"/>
        </w:rPr>
        <w:t xml:space="preserve"> iz občine Jesenice).</w:t>
      </w: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63C49" w:rsidRPr="00510F3B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 xml:space="preserve">2.7. </w:t>
      </w:r>
      <w:r w:rsidR="00463C49" w:rsidRPr="00E15AD7">
        <w:rPr>
          <w:rFonts w:asciiTheme="minorHAnsi" w:hAnsiTheme="minorHAnsi" w:cstheme="minorHAnsi"/>
          <w:b/>
          <w:sz w:val="22"/>
          <w:szCs w:val="22"/>
        </w:rPr>
        <w:t xml:space="preserve">Inovativnost projekta </w:t>
      </w:r>
      <w:r w:rsidR="00463C49" w:rsidRPr="00E15AD7">
        <w:rPr>
          <w:rFonts w:asciiTheme="minorHAnsi" w:hAnsiTheme="minorHAnsi" w:cstheme="minorHAnsi"/>
          <w:sz w:val="22"/>
          <w:szCs w:val="22"/>
        </w:rPr>
        <w:t xml:space="preserve"> (opišite, zakaj in na kakšen način je projekt inovativen).</w:t>
      </w:r>
    </w:p>
    <w:p w:rsid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63C49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63C49" w:rsidRPr="00510F3B" w:rsidRDefault="00463C49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Default="0020144F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Pr="00510F3B" w:rsidRDefault="0020144F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Default="0020144F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:rsidR="0020144F" w:rsidRDefault="0020144F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:rsidR="0020144F" w:rsidRDefault="0020144F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:rsidR="0020144F" w:rsidRDefault="0020144F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:rsidR="0020144F" w:rsidRDefault="0020144F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:rsidR="0020144F" w:rsidRDefault="0020144F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:rsidR="0020144F" w:rsidRDefault="0020144F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lastRenderedPageBreak/>
        <w:t xml:space="preserve">2.7. </w:t>
      </w:r>
      <w:r w:rsidRPr="00E15AD7">
        <w:rPr>
          <w:rFonts w:asciiTheme="minorHAnsi" w:hAnsiTheme="minorHAnsi" w:cstheme="minorHAnsi"/>
          <w:b/>
          <w:sz w:val="22"/>
          <w:szCs w:val="22"/>
        </w:rPr>
        <w:t>Vpliv projekta</w:t>
      </w:r>
      <w:r w:rsidRPr="00E15AD7">
        <w:rPr>
          <w:rFonts w:asciiTheme="minorHAnsi" w:hAnsiTheme="minorHAnsi" w:cstheme="minorHAnsi"/>
          <w:sz w:val="22"/>
          <w:szCs w:val="22"/>
        </w:rPr>
        <w:t xml:space="preserve"> (opišite, kaj je dodana vrednost projekta in kakšni bodo njegovi učinki)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 xml:space="preserve">2.8. Izvedba projekta (napišite pričetek in zaključek projekta in </w:t>
      </w:r>
      <w:r w:rsidRPr="0020144F">
        <w:rPr>
          <w:rFonts w:asciiTheme="minorHAnsi" w:hAnsiTheme="minorHAnsi" w:cstheme="minorHAnsi"/>
          <w:sz w:val="22"/>
          <w:szCs w:val="22"/>
          <w:u w:val="single"/>
        </w:rPr>
        <w:t>obvezno</w:t>
      </w:r>
      <w:r w:rsidRPr="00E15AD7">
        <w:rPr>
          <w:rFonts w:asciiTheme="minorHAnsi" w:hAnsiTheme="minorHAnsi" w:cstheme="minorHAnsi"/>
          <w:sz w:val="22"/>
          <w:szCs w:val="22"/>
        </w:rPr>
        <w:t xml:space="preserve"> napišite, kako se bo projekt izvajal – </w:t>
      </w:r>
      <w:r w:rsidRPr="00E15AD7">
        <w:rPr>
          <w:rFonts w:asciiTheme="minorHAnsi" w:hAnsiTheme="minorHAnsi" w:cstheme="minorHAnsi"/>
          <w:b/>
          <w:sz w:val="22"/>
          <w:szCs w:val="22"/>
        </w:rPr>
        <w:t>dnevno, tedensko, mesečno ali enkratno</w:t>
      </w:r>
      <w:r w:rsidRPr="00E15AD7">
        <w:rPr>
          <w:rFonts w:asciiTheme="minorHAnsi" w:hAnsiTheme="minorHAnsi" w:cstheme="minorHAnsi"/>
          <w:sz w:val="22"/>
          <w:szCs w:val="22"/>
        </w:rPr>
        <w:t>. Pri enkratni izvedbi napišite točen datum pričetka, pri dnevnem, tedenskem in mesečnem izvajanju projekta pa dneve in ure izvajanja projekta).</w:t>
      </w: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0144F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463C49" w:rsidP="0020144F">
      <w:pPr>
        <w:suppressAutoHyphen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510F3B" w:rsidRPr="00510F3B" w:rsidRDefault="00510F3B" w:rsidP="0051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10F3B">
        <w:rPr>
          <w:rFonts w:asciiTheme="minorHAnsi" w:hAnsiTheme="minorHAnsi" w:cstheme="minorHAnsi"/>
          <w:b/>
          <w:sz w:val="22"/>
          <w:szCs w:val="22"/>
        </w:rPr>
        <w:lastRenderedPageBreak/>
        <w:t>3. FINANČNI NAČRT PROJEKTA</w:t>
      </w:r>
    </w:p>
    <w:p w:rsidR="0020144F" w:rsidRPr="00E15AD7" w:rsidRDefault="0020144F" w:rsidP="0020144F">
      <w:pPr>
        <w:tabs>
          <w:tab w:val="left" w:pos="6946"/>
        </w:tabs>
        <w:ind w:right="-14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15AD7">
        <w:rPr>
          <w:rFonts w:asciiTheme="minorHAnsi" w:hAnsiTheme="minorHAnsi" w:cstheme="minorHAnsi"/>
          <w:b/>
          <w:sz w:val="22"/>
          <w:szCs w:val="22"/>
        </w:rPr>
        <w:t xml:space="preserve">Upravičeni stroški so tisti stroški, ki so </w:t>
      </w:r>
      <w:r w:rsidRPr="00E15AD7">
        <w:rPr>
          <w:rFonts w:asciiTheme="minorHAnsi" w:hAnsiTheme="minorHAnsi" w:cstheme="minorHAnsi"/>
          <w:b/>
          <w:sz w:val="22"/>
          <w:szCs w:val="22"/>
          <w:u w:val="single"/>
        </w:rPr>
        <w:t>neposredno povezani z izvajanjem projekta,</w:t>
      </w:r>
      <w:r w:rsidRPr="00E15AD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E15AD7">
        <w:rPr>
          <w:rFonts w:asciiTheme="minorHAnsi" w:hAnsiTheme="minorHAnsi" w:cstheme="minorHAnsi"/>
          <w:b/>
          <w:sz w:val="22"/>
          <w:szCs w:val="22"/>
        </w:rPr>
        <w:t>npr</w:t>
      </w:r>
      <w:proofErr w:type="spellEnd"/>
      <w:r w:rsidRPr="00E15AD7">
        <w:rPr>
          <w:rFonts w:asciiTheme="minorHAnsi" w:hAnsiTheme="minorHAnsi" w:cstheme="minorHAnsi"/>
          <w:b/>
          <w:sz w:val="22"/>
          <w:szCs w:val="22"/>
        </w:rPr>
        <w:t xml:space="preserve">: stroški opreme projekta, stroški administracije, stroški telefona, stroški materiala, poštni stroški, stroški zaposlenih, mentorstva, nagrade, svetovanja, stroški strokovne literature, </w:t>
      </w:r>
      <w:proofErr w:type="spellStart"/>
      <w:r w:rsidRPr="00E15AD7">
        <w:rPr>
          <w:rFonts w:asciiTheme="minorHAnsi" w:hAnsiTheme="minorHAnsi" w:cstheme="minorHAnsi"/>
          <w:b/>
          <w:sz w:val="22"/>
          <w:szCs w:val="22"/>
        </w:rPr>
        <w:t>ipd</w:t>
      </w:r>
      <w:proofErr w:type="spellEnd"/>
      <w:r w:rsidRPr="00E15AD7">
        <w:rPr>
          <w:rFonts w:asciiTheme="minorHAnsi" w:hAnsiTheme="minorHAnsi" w:cstheme="minorHAnsi"/>
          <w:b/>
          <w:sz w:val="22"/>
          <w:szCs w:val="22"/>
        </w:rPr>
        <w:t xml:space="preserve">). Upravičeni stroški ne morejo biti investicijski stroški in stroški investicijskega vzdrževanja. </w:t>
      </w:r>
    </w:p>
    <w:p w:rsidR="00510F3B" w:rsidRPr="00510F3B" w:rsidRDefault="00510F3B" w:rsidP="00510F3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  <w:gridCol w:w="2835"/>
      </w:tblGrid>
      <w:tr w:rsidR="0020144F" w:rsidRPr="00E15AD7" w:rsidTr="000B574C">
        <w:trPr>
          <w:cantSplit/>
        </w:trPr>
        <w:tc>
          <w:tcPr>
            <w:tcW w:w="9781" w:type="dxa"/>
            <w:gridSpan w:val="3"/>
            <w:shd w:val="clear" w:color="auto" w:fill="E0E0E0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</w:rPr>
            </w:pPr>
            <w:r w:rsidRPr="00E15AD7">
              <w:rPr>
                <w:rFonts w:asciiTheme="minorHAnsi" w:hAnsiTheme="minorHAnsi" w:cstheme="minorHAnsi"/>
                <w:b/>
                <w:bCs/>
              </w:rPr>
              <w:t>ODHODKI – neposredno povezani z izvajanjem projekta</w:t>
            </w:r>
          </w:p>
        </w:tc>
      </w:tr>
      <w:tr w:rsidR="0020144F" w:rsidRPr="00E15AD7" w:rsidTr="000B574C">
        <w:tc>
          <w:tcPr>
            <w:tcW w:w="3828" w:type="dxa"/>
            <w:shd w:val="clear" w:color="auto" w:fill="E0E0E0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Odhodki</w:t>
            </w:r>
          </w:p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E0E0E0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Bruto znesek v EUR</w:t>
            </w:r>
          </w:p>
        </w:tc>
        <w:tc>
          <w:tcPr>
            <w:tcW w:w="2835" w:type="dxa"/>
            <w:shd w:val="clear" w:color="auto" w:fill="E0E0E0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Utemeljitev stroška</w:t>
            </w:r>
          </w:p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Prostovoljsko delo, ki se veže na projekt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Drugi stroški dela, ki se vežejo na projekt: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20144F">
            <w:pPr>
              <w:pStyle w:val="Glava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uppressAutoHyphens w:val="0"/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Cs/>
                <w:sz w:val="22"/>
                <w:szCs w:val="22"/>
              </w:rPr>
              <w:t>plačila avtorskih honorarjev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20144F">
            <w:pPr>
              <w:pStyle w:val="Glava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uppressAutoHyphens w:val="0"/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Cs/>
                <w:sz w:val="22"/>
                <w:szCs w:val="22"/>
              </w:rPr>
              <w:t>plačila po pogodba o delu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20144F">
            <w:pPr>
              <w:pStyle w:val="Glava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uppressAutoHyphens w:val="0"/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Cs/>
                <w:sz w:val="22"/>
                <w:szCs w:val="22"/>
              </w:rPr>
              <w:t>plačila preko študentskega servisa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Prevozni stroški in drugi potni stroški ter storitve, ki se vežejo na projekt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Izdatki za blago in storitve, ki se vežejo na projekt: 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20144F">
            <w:pPr>
              <w:pStyle w:val="Glava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uppressAutoHyphens w:val="0"/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Cs/>
                <w:sz w:val="22"/>
                <w:szCs w:val="22"/>
              </w:rPr>
              <w:t>pisarniški material in storitve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20144F">
            <w:pPr>
              <w:pStyle w:val="Glava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uppressAutoHyphens w:val="0"/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Cs/>
                <w:sz w:val="22"/>
                <w:szCs w:val="22"/>
              </w:rPr>
              <w:t>stroški oglaševalskih storitev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20144F">
            <w:pPr>
              <w:pStyle w:val="Glava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uppressAutoHyphens w:val="0"/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Cs/>
                <w:sz w:val="22"/>
                <w:szCs w:val="22"/>
              </w:rPr>
              <w:t>izdatki za reprezentanco (prizna se največ do 10% stroškov reprezentance glede na celotno vrednost projekta)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20144F">
            <w:pPr>
              <w:pStyle w:val="Glava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uppressAutoHyphens w:val="0"/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Cs/>
                <w:sz w:val="22"/>
                <w:szCs w:val="22"/>
              </w:rPr>
              <w:t>energija, voda in komunalne storitve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20144F">
            <w:pPr>
              <w:pStyle w:val="Glava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suppressAutoHyphens w:val="0"/>
              <w:snapToGrid w:val="0"/>
              <w:spacing w:before="6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Cs/>
                <w:sz w:val="22"/>
                <w:szCs w:val="22"/>
              </w:rPr>
              <w:t>drugi splošni material in storitve (navedite)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Najemnina prostorov in opreme, ki se veže na projekt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Ostali operativni odhodki projekta</w:t>
            </w:r>
          </w:p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(navedite vsakega od teh posebej)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3828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3118" w:type="dxa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20144F" w:rsidRPr="00E15AD7" w:rsidRDefault="0020144F" w:rsidP="0020144F">
      <w:pPr>
        <w:pStyle w:val="Glava"/>
        <w:rPr>
          <w:rFonts w:asciiTheme="minorHAnsi" w:hAnsiTheme="minorHAnsi" w:cstheme="minorHAnsi"/>
          <w:i/>
          <w:sz w:val="22"/>
          <w:szCs w:val="22"/>
        </w:rPr>
      </w:pPr>
    </w:p>
    <w:p w:rsidR="0020144F" w:rsidRPr="00E15AD7" w:rsidRDefault="0020144F" w:rsidP="0020144F">
      <w:pPr>
        <w:pStyle w:val="Glava"/>
        <w:rPr>
          <w:rFonts w:asciiTheme="minorHAnsi" w:hAnsiTheme="minorHAnsi" w:cstheme="minorHAnsi"/>
          <w:sz w:val="22"/>
          <w:szCs w:val="22"/>
        </w:rPr>
      </w:pPr>
    </w:p>
    <w:tbl>
      <w:tblPr>
        <w:tblW w:w="97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4086"/>
      </w:tblGrid>
      <w:tr w:rsidR="0020144F" w:rsidRPr="00E15AD7" w:rsidTr="000B574C">
        <w:trPr>
          <w:cantSplit/>
        </w:trPr>
        <w:tc>
          <w:tcPr>
            <w:tcW w:w="9757" w:type="dxa"/>
            <w:gridSpan w:val="2"/>
            <w:shd w:val="clear" w:color="auto" w:fill="E0E0E0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</w:rPr>
            </w:pPr>
            <w:r w:rsidRPr="00E15AD7">
              <w:rPr>
                <w:rFonts w:asciiTheme="minorHAnsi" w:hAnsiTheme="minorHAnsi" w:cstheme="minorHAnsi"/>
                <w:b/>
                <w:bCs/>
              </w:rPr>
              <w:t>PRIHODKI - neposredno povezani z izvajanjem projekta</w:t>
            </w:r>
          </w:p>
        </w:tc>
      </w:tr>
      <w:tr w:rsidR="0020144F" w:rsidRPr="00E15AD7" w:rsidTr="000B574C">
        <w:tc>
          <w:tcPr>
            <w:tcW w:w="5671" w:type="dxa"/>
            <w:shd w:val="clear" w:color="auto" w:fill="E0E0E0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Prihodki</w:t>
            </w:r>
          </w:p>
        </w:tc>
        <w:tc>
          <w:tcPr>
            <w:tcW w:w="4086" w:type="dxa"/>
            <w:shd w:val="clear" w:color="auto" w:fill="E0E0E0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Bruto znesek v EUR</w:t>
            </w:r>
          </w:p>
        </w:tc>
      </w:tr>
      <w:tr w:rsidR="0020144F" w:rsidRPr="00E15AD7" w:rsidTr="000B574C">
        <w:trPr>
          <w:trHeight w:val="460"/>
        </w:trPr>
        <w:tc>
          <w:tcPr>
            <w:tcW w:w="5671" w:type="dxa"/>
          </w:tcPr>
          <w:p w:rsidR="0020144F" w:rsidRPr="00E15AD7" w:rsidRDefault="0020144F" w:rsidP="000B57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 xml:space="preserve">Lastna sredstva – prostovoljsko delo </w:t>
            </w:r>
          </w:p>
        </w:tc>
        <w:tc>
          <w:tcPr>
            <w:tcW w:w="4086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rPr>
          <w:trHeight w:val="460"/>
        </w:trPr>
        <w:tc>
          <w:tcPr>
            <w:tcW w:w="5671" w:type="dxa"/>
          </w:tcPr>
          <w:p w:rsidR="0020144F" w:rsidRPr="00E15AD7" w:rsidRDefault="0020144F" w:rsidP="000B57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Lastna sredstva – ostalo</w:t>
            </w:r>
          </w:p>
        </w:tc>
        <w:tc>
          <w:tcPr>
            <w:tcW w:w="4086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rPr>
          <w:trHeight w:val="460"/>
        </w:trPr>
        <w:tc>
          <w:tcPr>
            <w:tcW w:w="5671" w:type="dxa"/>
          </w:tcPr>
          <w:p w:rsidR="0020144F" w:rsidRPr="00E15AD7" w:rsidRDefault="0020144F" w:rsidP="000B57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Prispevki uporabnikov</w:t>
            </w:r>
          </w:p>
        </w:tc>
        <w:tc>
          <w:tcPr>
            <w:tcW w:w="4086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rPr>
          <w:trHeight w:val="460"/>
        </w:trPr>
        <w:tc>
          <w:tcPr>
            <w:tcW w:w="5671" w:type="dxa"/>
          </w:tcPr>
          <w:p w:rsidR="0020144F" w:rsidRPr="00E15AD7" w:rsidRDefault="0020144F" w:rsidP="000B57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Sponzorji</w:t>
            </w:r>
          </w:p>
        </w:tc>
        <w:tc>
          <w:tcPr>
            <w:tcW w:w="4086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rPr>
          <w:trHeight w:val="460"/>
        </w:trPr>
        <w:tc>
          <w:tcPr>
            <w:tcW w:w="5671" w:type="dxa"/>
          </w:tcPr>
          <w:p w:rsidR="0020144F" w:rsidRPr="00E15AD7" w:rsidRDefault="0020144F" w:rsidP="000B57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Donatorji</w:t>
            </w:r>
          </w:p>
        </w:tc>
        <w:tc>
          <w:tcPr>
            <w:tcW w:w="4086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rPr>
          <w:trHeight w:val="460"/>
        </w:trPr>
        <w:tc>
          <w:tcPr>
            <w:tcW w:w="5671" w:type="dxa"/>
          </w:tcPr>
          <w:p w:rsidR="0020144F" w:rsidRPr="00E15AD7" w:rsidRDefault="0020144F" w:rsidP="000B57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Ministrstvo ………………….</w:t>
            </w:r>
          </w:p>
        </w:tc>
        <w:tc>
          <w:tcPr>
            <w:tcW w:w="4086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rPr>
          <w:trHeight w:val="460"/>
        </w:trPr>
        <w:tc>
          <w:tcPr>
            <w:tcW w:w="5671" w:type="dxa"/>
          </w:tcPr>
          <w:p w:rsidR="0020144F" w:rsidRPr="00E15AD7" w:rsidRDefault="0020144F" w:rsidP="000B57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>Drugi viri:</w:t>
            </w:r>
          </w:p>
        </w:tc>
        <w:tc>
          <w:tcPr>
            <w:tcW w:w="4086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rPr>
          <w:trHeight w:val="460"/>
        </w:trPr>
        <w:tc>
          <w:tcPr>
            <w:tcW w:w="5671" w:type="dxa"/>
          </w:tcPr>
          <w:p w:rsidR="0020144F" w:rsidRPr="00E15AD7" w:rsidRDefault="0020144F" w:rsidP="000B57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sz w:val="22"/>
                <w:szCs w:val="22"/>
              </w:rPr>
              <w:t xml:space="preserve">Občina Jesenice </w:t>
            </w:r>
          </w:p>
        </w:tc>
        <w:tc>
          <w:tcPr>
            <w:tcW w:w="4086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144F" w:rsidRPr="00E15AD7" w:rsidTr="000B574C">
        <w:tc>
          <w:tcPr>
            <w:tcW w:w="5671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5A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4086" w:type="dxa"/>
            <w:vAlign w:val="bottom"/>
          </w:tcPr>
          <w:p w:rsidR="0020144F" w:rsidRPr="00E15AD7" w:rsidRDefault="0020144F" w:rsidP="000B574C">
            <w:pPr>
              <w:pStyle w:val="Glava"/>
              <w:snapToGrid w:val="0"/>
              <w:spacing w:before="60" w:line="360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20144F" w:rsidRPr="00E15AD7" w:rsidRDefault="0020144F" w:rsidP="0020144F">
      <w:pPr>
        <w:pStyle w:val="Glava"/>
        <w:rPr>
          <w:rFonts w:asciiTheme="minorHAnsi" w:hAnsiTheme="minorHAnsi" w:cstheme="minorHAnsi"/>
          <w:i/>
          <w:sz w:val="22"/>
          <w:szCs w:val="22"/>
        </w:rPr>
      </w:pPr>
      <w:r w:rsidRPr="00E15AD7">
        <w:rPr>
          <w:rFonts w:asciiTheme="minorHAnsi" w:hAnsiTheme="minorHAnsi" w:cstheme="minorHAnsi"/>
          <w:i/>
          <w:sz w:val="22"/>
          <w:szCs w:val="22"/>
        </w:rPr>
        <w:t>Postavke v tabeli naj bodo v pomoč. Po potrebi tabeli dodajte vrstice!</w:t>
      </w:r>
      <w:bookmarkStart w:id="0" w:name="_GoBack"/>
      <w:bookmarkEnd w:id="0"/>
    </w:p>
    <w:p w:rsidR="0020144F" w:rsidRDefault="0020144F" w:rsidP="0020144F">
      <w:pPr>
        <w:tabs>
          <w:tab w:val="left" w:pos="2622"/>
          <w:tab w:val="left" w:pos="715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20144F" w:rsidRPr="00E15AD7" w:rsidRDefault="0020144F" w:rsidP="0020144F">
      <w:pPr>
        <w:tabs>
          <w:tab w:val="left" w:pos="2622"/>
          <w:tab w:val="left" w:pos="715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15AD7">
        <w:rPr>
          <w:rFonts w:asciiTheme="minorHAnsi" w:hAnsiTheme="minorHAnsi" w:cstheme="minorHAnsi"/>
          <w:sz w:val="22"/>
          <w:szCs w:val="22"/>
        </w:rPr>
        <w:t>Splošna določila glede finančnega načrta projekta:</w:t>
      </w:r>
    </w:p>
    <w:p w:rsidR="0020144F" w:rsidRPr="00E15AD7" w:rsidRDefault="0020144F" w:rsidP="0020144F">
      <w:pPr>
        <w:pStyle w:val="Odstavekseznama"/>
        <w:numPr>
          <w:ilvl w:val="0"/>
          <w:numId w:val="7"/>
        </w:numPr>
        <w:tabs>
          <w:tab w:val="left" w:pos="2622"/>
          <w:tab w:val="left" w:pos="7158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</w:t>
      </w:r>
      <w:r w:rsidRPr="00E15AD7">
        <w:rPr>
          <w:rFonts w:asciiTheme="minorHAnsi" w:hAnsiTheme="minorHAnsi" w:cstheme="minorHAnsi"/>
          <w:sz w:val="22"/>
          <w:szCs w:val="22"/>
        </w:rPr>
        <w:t xml:space="preserve"> kolikor strokovna komisija oceni, da vlagatelj za posamezen projekt planira nerealno visoke stroške, lahko od vlagatelja zahteva dodatna dokazila (predračune, dodatna pojasnila, predpisano zakonodajo v zvezi z določenim planiranim stroškov </w:t>
      </w:r>
      <w:proofErr w:type="spellStart"/>
      <w:r w:rsidRPr="00E15AD7">
        <w:rPr>
          <w:rFonts w:asciiTheme="minorHAnsi" w:hAnsiTheme="minorHAnsi" w:cstheme="minorHAnsi"/>
          <w:sz w:val="22"/>
          <w:szCs w:val="22"/>
        </w:rPr>
        <w:t>ipd</w:t>
      </w:r>
      <w:proofErr w:type="spellEnd"/>
      <w:r w:rsidRPr="00E15AD7">
        <w:rPr>
          <w:rFonts w:asciiTheme="minorHAnsi" w:hAnsiTheme="minorHAnsi" w:cstheme="minorHAnsi"/>
          <w:sz w:val="22"/>
          <w:szCs w:val="22"/>
        </w:rPr>
        <w:t xml:space="preserve">), ki bodo </w:t>
      </w:r>
      <w:r>
        <w:rPr>
          <w:rFonts w:asciiTheme="minorHAnsi" w:hAnsiTheme="minorHAnsi" w:cstheme="minorHAnsi"/>
          <w:sz w:val="22"/>
          <w:szCs w:val="22"/>
        </w:rPr>
        <w:t>upravičila te stroške in</w:t>
      </w:r>
    </w:p>
    <w:p w:rsidR="0020144F" w:rsidRPr="00E15AD7" w:rsidRDefault="0020144F" w:rsidP="00D83744">
      <w:pPr>
        <w:pStyle w:val="Odstavekseznama"/>
        <w:numPr>
          <w:ilvl w:val="0"/>
          <w:numId w:val="7"/>
        </w:numPr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Pr="00E15AD7">
        <w:rPr>
          <w:rFonts w:asciiTheme="minorHAnsi" w:hAnsiTheme="minorHAnsi" w:cstheme="minorHAnsi"/>
          <w:sz w:val="22"/>
          <w:szCs w:val="22"/>
        </w:rPr>
        <w:t>er se na javnem razpisu zahteva 50% zagotovitev lastnega deleža sofinanciranja, lahko prostovoljsko delo upoštevate kot lastni materialni vložek, pri čemer pri izračunu oz. vrednotenju prostovoljskega dela upoštevajte usmeritve Zakona o prostovoljstvu</w:t>
      </w:r>
      <w:r w:rsidR="00D83744">
        <w:rPr>
          <w:rFonts w:asciiTheme="minorHAnsi" w:hAnsiTheme="minorHAnsi" w:cstheme="minorHAnsi"/>
          <w:sz w:val="22"/>
          <w:szCs w:val="22"/>
        </w:rPr>
        <w:t xml:space="preserve"> </w:t>
      </w:r>
      <w:r w:rsidR="00D83744" w:rsidRPr="00D83744">
        <w:rPr>
          <w:rFonts w:asciiTheme="minorHAnsi" w:hAnsiTheme="minorHAnsi" w:cstheme="minorHAnsi"/>
          <w:sz w:val="22"/>
          <w:szCs w:val="22"/>
        </w:rPr>
        <w:t xml:space="preserve"> (Uradni list RS, št. 10/11, 16/11 – </w:t>
      </w:r>
      <w:proofErr w:type="spellStart"/>
      <w:r w:rsidR="00D83744" w:rsidRPr="00D83744">
        <w:rPr>
          <w:rFonts w:asciiTheme="minorHAnsi" w:hAnsiTheme="minorHAnsi" w:cstheme="minorHAnsi"/>
          <w:sz w:val="22"/>
          <w:szCs w:val="22"/>
        </w:rPr>
        <w:t>popr</w:t>
      </w:r>
      <w:proofErr w:type="spellEnd"/>
      <w:r w:rsidR="00D83744" w:rsidRPr="00D83744">
        <w:rPr>
          <w:rFonts w:asciiTheme="minorHAnsi" w:hAnsiTheme="minorHAnsi" w:cstheme="minorHAnsi"/>
          <w:sz w:val="22"/>
          <w:szCs w:val="22"/>
        </w:rPr>
        <w:t>. in 82/15)</w:t>
      </w:r>
      <w:r w:rsidRPr="00E15AD7">
        <w:rPr>
          <w:rFonts w:asciiTheme="minorHAnsi" w:hAnsiTheme="minorHAnsi" w:cstheme="minorHAnsi"/>
          <w:sz w:val="22"/>
          <w:szCs w:val="22"/>
        </w:rPr>
        <w:t xml:space="preserve"> in 21. člen Pravilnika o področjih prostovoljskega dela in vpisniku</w:t>
      </w:r>
      <w:r w:rsidR="00D83744">
        <w:rPr>
          <w:rFonts w:asciiTheme="minorHAnsi" w:hAnsiTheme="minorHAnsi" w:cstheme="minorHAnsi"/>
          <w:sz w:val="22"/>
          <w:szCs w:val="22"/>
        </w:rPr>
        <w:t xml:space="preserve"> </w:t>
      </w:r>
      <w:r w:rsidR="00D83744" w:rsidRPr="00D83744">
        <w:rPr>
          <w:rFonts w:asciiTheme="minorHAnsi" w:hAnsiTheme="minorHAnsi" w:cstheme="minorHAnsi"/>
          <w:sz w:val="22"/>
          <w:szCs w:val="22"/>
        </w:rPr>
        <w:t>(Uradni list RS, št. 48/11, 60/11 in 29/16)</w:t>
      </w:r>
      <w:r w:rsidRPr="00E15AD7">
        <w:rPr>
          <w:rFonts w:asciiTheme="minorHAnsi" w:hAnsiTheme="minorHAnsi" w:cstheme="minorHAnsi"/>
          <w:sz w:val="22"/>
          <w:szCs w:val="22"/>
        </w:rPr>
        <w:t xml:space="preserve">, ki določa ocenjeno vrednost ene ure za organizacijsko delo </w:t>
      </w:r>
      <w:r>
        <w:rPr>
          <w:rFonts w:asciiTheme="minorHAnsi" w:hAnsiTheme="minorHAnsi" w:cstheme="minorHAnsi"/>
          <w:sz w:val="22"/>
          <w:szCs w:val="22"/>
        </w:rPr>
        <w:t xml:space="preserve">v višini </w:t>
      </w:r>
      <w:r w:rsidRPr="00E15AD7">
        <w:rPr>
          <w:rFonts w:asciiTheme="minorHAnsi" w:hAnsiTheme="minorHAnsi" w:cstheme="minorHAnsi"/>
          <w:sz w:val="22"/>
          <w:szCs w:val="22"/>
        </w:rPr>
        <w:t xml:space="preserve">13 EUR, za vsebinsko delo </w:t>
      </w:r>
      <w:r>
        <w:rPr>
          <w:rFonts w:asciiTheme="minorHAnsi" w:hAnsiTheme="minorHAnsi" w:cstheme="minorHAnsi"/>
          <w:sz w:val="22"/>
          <w:szCs w:val="22"/>
        </w:rPr>
        <w:t xml:space="preserve">v višini </w:t>
      </w:r>
      <w:r w:rsidRPr="00E15AD7">
        <w:rPr>
          <w:rFonts w:asciiTheme="minorHAnsi" w:hAnsiTheme="minorHAnsi" w:cstheme="minorHAnsi"/>
          <w:sz w:val="22"/>
          <w:szCs w:val="22"/>
        </w:rPr>
        <w:t xml:space="preserve">10 EUR in za opravljeno drugo prostovoljsko delo </w:t>
      </w:r>
      <w:r>
        <w:rPr>
          <w:rFonts w:asciiTheme="minorHAnsi" w:hAnsiTheme="minorHAnsi" w:cstheme="minorHAnsi"/>
          <w:sz w:val="22"/>
          <w:szCs w:val="22"/>
        </w:rPr>
        <w:t xml:space="preserve">v višini </w:t>
      </w:r>
      <w:r w:rsidRPr="00E15AD7">
        <w:rPr>
          <w:rFonts w:asciiTheme="minorHAnsi" w:hAnsiTheme="minorHAnsi" w:cstheme="minorHAnsi"/>
          <w:sz w:val="22"/>
          <w:szCs w:val="22"/>
        </w:rPr>
        <w:t>6 EUR.</w:t>
      </w:r>
    </w:p>
    <w:p w:rsidR="00510F3B" w:rsidRPr="00510F3B" w:rsidRDefault="00510F3B" w:rsidP="00510F3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10F3B" w:rsidRDefault="00510F3B">
      <w:pPr>
        <w:suppressAutoHyphens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:rsidR="00510F3B" w:rsidRPr="00510F3B" w:rsidRDefault="00510F3B" w:rsidP="00510F3B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10F3B">
        <w:rPr>
          <w:rFonts w:asciiTheme="minorHAnsi" w:hAnsiTheme="minorHAnsi" w:cstheme="minorHAnsi"/>
          <w:b/>
          <w:sz w:val="22"/>
          <w:szCs w:val="22"/>
        </w:rPr>
        <w:lastRenderedPageBreak/>
        <w:t xml:space="preserve">IZJAVA – </w:t>
      </w:r>
      <w:r w:rsidRPr="00510F3B">
        <w:rPr>
          <w:rFonts w:asciiTheme="minorHAnsi" w:hAnsiTheme="minorHAnsi" w:cstheme="minorHAnsi"/>
          <w:b/>
          <w:sz w:val="22"/>
          <w:szCs w:val="22"/>
          <w:u w:val="single"/>
        </w:rPr>
        <w:t xml:space="preserve">obvezno izpolnijo vsi </w:t>
      </w:r>
      <w:r w:rsidR="0020144F">
        <w:rPr>
          <w:rFonts w:asciiTheme="minorHAnsi" w:hAnsiTheme="minorHAnsi" w:cstheme="minorHAnsi"/>
          <w:b/>
          <w:sz w:val="22"/>
          <w:szCs w:val="22"/>
          <w:u w:val="single"/>
        </w:rPr>
        <w:t>vlagatelji</w:t>
      </w:r>
      <w:r w:rsidRPr="00510F3B">
        <w:rPr>
          <w:rFonts w:asciiTheme="minorHAnsi" w:hAnsiTheme="minorHAnsi" w:cstheme="minorHAnsi"/>
          <w:b/>
          <w:sz w:val="22"/>
          <w:szCs w:val="22"/>
          <w:u w:val="single"/>
        </w:rPr>
        <w:t>!</w:t>
      </w:r>
    </w:p>
    <w:p w:rsidR="00510F3B" w:rsidRPr="00510F3B" w:rsidRDefault="00510F3B" w:rsidP="00510F3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 xml:space="preserve">V primeru, da bo strokovna komisija po končanem vrednotenju za ta projekt predlagala znesek sofinanciranja (občine), ki bo manjši od predlaganega oz. pričakovanega zneska izjavljamo naslednje </w:t>
      </w:r>
      <w:r w:rsidRPr="00510F3B">
        <w:rPr>
          <w:rFonts w:asciiTheme="minorHAnsi" w:hAnsiTheme="minorHAnsi" w:cstheme="minorHAnsi"/>
          <w:b/>
          <w:sz w:val="22"/>
          <w:szCs w:val="22"/>
          <w:u w:val="single"/>
        </w:rPr>
        <w:t>(ustrezno obkroži):</w:t>
      </w:r>
      <w:r w:rsidRPr="00510F3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10F3B" w:rsidRPr="00510F3B" w:rsidRDefault="00510F3B" w:rsidP="00510F3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510F3B">
      <w:pPr>
        <w:numPr>
          <w:ilvl w:val="0"/>
          <w:numId w:val="6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b/>
          <w:sz w:val="22"/>
          <w:szCs w:val="22"/>
        </w:rPr>
        <w:t xml:space="preserve">da odstopamo od te vloge, </w:t>
      </w:r>
    </w:p>
    <w:p w:rsidR="00510F3B" w:rsidRPr="00510F3B" w:rsidRDefault="00510F3B" w:rsidP="00510F3B">
      <w:pPr>
        <w:numPr>
          <w:ilvl w:val="0"/>
          <w:numId w:val="6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b/>
          <w:sz w:val="22"/>
          <w:szCs w:val="22"/>
        </w:rPr>
        <w:t>da bomo projekt izvedli v skrčenem obsegu</w:t>
      </w:r>
      <w:r w:rsidRPr="00510F3B">
        <w:rPr>
          <w:rFonts w:asciiTheme="minorHAnsi" w:hAnsiTheme="minorHAnsi" w:cstheme="minorHAnsi"/>
          <w:sz w:val="22"/>
          <w:szCs w:val="22"/>
        </w:rPr>
        <w:t xml:space="preserve"> (v tem primeru, se bo komisija odločila ali se projekt sofinancira ali ne),</w:t>
      </w:r>
    </w:p>
    <w:p w:rsidR="00510F3B" w:rsidRPr="00510F3B" w:rsidRDefault="00510F3B" w:rsidP="00510F3B">
      <w:pPr>
        <w:numPr>
          <w:ilvl w:val="0"/>
          <w:numId w:val="6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b/>
          <w:sz w:val="22"/>
          <w:szCs w:val="22"/>
        </w:rPr>
        <w:t>da bomo projekt izvedli v vsakem primeru.</w:t>
      </w:r>
    </w:p>
    <w:p w:rsidR="00510F3B" w:rsidRDefault="0020144F" w:rsidP="0020144F">
      <w:pPr>
        <w:tabs>
          <w:tab w:val="left" w:pos="714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:rsidR="0020144F" w:rsidRPr="00510F3B" w:rsidRDefault="0020144F" w:rsidP="0020144F">
      <w:pPr>
        <w:tabs>
          <w:tab w:val="left" w:pos="714"/>
        </w:tabs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20144F">
      <w:pPr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Podpis odgovorne osebe:</w:t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  <w:t>Žig pravne osebe</w:t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  <w:t>Datum:</w:t>
      </w:r>
    </w:p>
    <w:p w:rsidR="00510F3B" w:rsidRPr="00510F3B" w:rsidRDefault="00510F3B" w:rsidP="0020144F">
      <w:pPr>
        <w:rPr>
          <w:rFonts w:asciiTheme="minorHAnsi" w:hAnsiTheme="minorHAnsi" w:cstheme="minorHAnsi"/>
          <w:sz w:val="22"/>
          <w:szCs w:val="22"/>
        </w:rPr>
      </w:pPr>
    </w:p>
    <w:p w:rsidR="00510F3B" w:rsidRPr="00510F3B" w:rsidRDefault="00510F3B" w:rsidP="0020144F">
      <w:pPr>
        <w:rPr>
          <w:rFonts w:asciiTheme="minorHAnsi" w:hAnsiTheme="minorHAnsi" w:cstheme="minorHAnsi"/>
          <w:sz w:val="22"/>
          <w:szCs w:val="22"/>
        </w:rPr>
      </w:pPr>
      <w:r w:rsidRPr="00510F3B">
        <w:rPr>
          <w:rFonts w:asciiTheme="minorHAnsi" w:hAnsiTheme="minorHAnsi" w:cstheme="minorHAnsi"/>
          <w:sz w:val="22"/>
          <w:szCs w:val="22"/>
        </w:rPr>
        <w:t>____________________</w:t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</w:r>
      <w:r w:rsidR="0020144F">
        <w:rPr>
          <w:rFonts w:asciiTheme="minorHAnsi" w:hAnsiTheme="minorHAnsi" w:cstheme="minorHAnsi"/>
          <w:sz w:val="22"/>
          <w:szCs w:val="22"/>
        </w:rPr>
        <w:tab/>
        <w:t>___________</w:t>
      </w:r>
    </w:p>
    <w:sectPr w:rsidR="00510F3B" w:rsidRPr="00510F3B" w:rsidSect="000716B5">
      <w:footerReference w:type="default" r:id="rId8"/>
      <w:headerReference w:type="first" r:id="rId9"/>
      <w:footerReference w:type="first" r:id="rId10"/>
      <w:pgSz w:w="11906" w:h="16838" w:code="9"/>
      <w:pgMar w:top="993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826" w:rsidRDefault="005F4826">
      <w:r>
        <w:separator/>
      </w:r>
    </w:p>
  </w:endnote>
  <w:endnote w:type="continuationSeparator" w:id="0">
    <w:p w:rsidR="005F4826" w:rsidRDefault="005F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510F3B" w:rsidP="00510F3B">
        <w:pPr>
          <w:pStyle w:val="Noga"/>
          <w:rPr>
            <w:sz w:val="22"/>
          </w:rPr>
        </w:pPr>
        <w:r w:rsidRPr="00510F3B">
          <w:rPr>
            <w:rFonts w:asciiTheme="minorHAnsi" w:hAnsiTheme="minorHAnsi" w:cstheme="minorHAnsi"/>
            <w:sz w:val="20"/>
            <w:szCs w:val="20"/>
          </w:rPr>
          <w:t>Javni razpis za do</w:t>
        </w:r>
        <w:r w:rsidR="0098035F">
          <w:rPr>
            <w:rFonts w:asciiTheme="minorHAnsi" w:hAnsiTheme="minorHAnsi" w:cstheme="minorHAnsi"/>
            <w:sz w:val="20"/>
            <w:szCs w:val="20"/>
          </w:rPr>
          <w:t xml:space="preserve">delitev sredstev za </w:t>
        </w:r>
        <w:r w:rsidRPr="00510F3B">
          <w:rPr>
            <w:rFonts w:asciiTheme="minorHAnsi" w:hAnsiTheme="minorHAnsi" w:cstheme="minorHAnsi"/>
            <w:sz w:val="20"/>
            <w:szCs w:val="20"/>
          </w:rPr>
          <w:t>projekte s področja socialnega varstva 202</w:t>
        </w:r>
        <w:r w:rsidR="0098035F">
          <w:rPr>
            <w:rFonts w:asciiTheme="minorHAnsi" w:hAnsiTheme="minorHAnsi" w:cstheme="minorHAnsi"/>
            <w:sz w:val="20"/>
            <w:szCs w:val="20"/>
          </w:rPr>
          <w:t>2</w:t>
        </w:r>
        <w:r w:rsidR="00D0299C">
          <w:rPr>
            <w:rFonts w:asciiTheme="minorHAnsi" w:hAnsiTheme="minorHAnsi" w:cstheme="minorHAnsi"/>
            <w:sz w:val="20"/>
            <w:szCs w:val="20"/>
          </w:rPr>
          <w:tab/>
        </w:r>
        <w:r w:rsidR="006335D9" w:rsidRPr="006335D9">
          <w:rPr>
            <w:rFonts w:asciiTheme="minorHAnsi" w:hAnsiTheme="minorHAnsi"/>
            <w:bCs/>
            <w:sz w:val="22"/>
          </w:rPr>
          <w:fldChar w:fldCharType="begin"/>
        </w:r>
        <w:r w:rsidR="006335D9" w:rsidRPr="006335D9">
          <w:rPr>
            <w:rFonts w:asciiTheme="minorHAnsi" w:hAnsiTheme="minorHAnsi"/>
            <w:bCs/>
            <w:sz w:val="22"/>
          </w:rPr>
          <w:instrText>PAGE</w:instrText>
        </w:r>
        <w:r w:rsidR="006335D9" w:rsidRPr="006335D9">
          <w:rPr>
            <w:rFonts w:asciiTheme="minorHAnsi" w:hAnsiTheme="minorHAnsi"/>
            <w:bCs/>
            <w:sz w:val="22"/>
          </w:rPr>
          <w:fldChar w:fldCharType="separate"/>
        </w:r>
        <w:r w:rsidR="002708F8">
          <w:rPr>
            <w:rFonts w:asciiTheme="minorHAnsi" w:hAnsiTheme="minorHAnsi"/>
            <w:bCs/>
            <w:noProof/>
            <w:sz w:val="22"/>
          </w:rPr>
          <w:t>8</w:t>
        </w:r>
        <w:r w:rsidR="006335D9" w:rsidRPr="006335D9">
          <w:rPr>
            <w:rFonts w:asciiTheme="minorHAnsi" w:hAnsiTheme="minorHAnsi"/>
            <w:bCs/>
            <w:sz w:val="22"/>
          </w:rPr>
          <w:fldChar w:fldCharType="end"/>
        </w:r>
        <w:r w:rsidR="006335D9" w:rsidRPr="006335D9">
          <w:rPr>
            <w:rFonts w:asciiTheme="minorHAnsi" w:hAnsiTheme="minorHAnsi"/>
            <w:sz w:val="22"/>
          </w:rPr>
          <w:t>/</w:t>
        </w:r>
        <w:r w:rsidR="006335D9" w:rsidRPr="006335D9">
          <w:rPr>
            <w:rFonts w:asciiTheme="minorHAnsi" w:hAnsiTheme="minorHAnsi"/>
            <w:bCs/>
            <w:sz w:val="22"/>
          </w:rPr>
          <w:fldChar w:fldCharType="begin"/>
        </w:r>
        <w:r w:rsidR="006335D9" w:rsidRPr="006335D9">
          <w:rPr>
            <w:rFonts w:asciiTheme="minorHAnsi" w:hAnsiTheme="minorHAnsi"/>
            <w:bCs/>
            <w:sz w:val="22"/>
          </w:rPr>
          <w:instrText>NUMPAGES</w:instrText>
        </w:r>
        <w:r w:rsidR="006335D9" w:rsidRPr="006335D9">
          <w:rPr>
            <w:rFonts w:asciiTheme="minorHAnsi" w:hAnsiTheme="minorHAnsi"/>
            <w:bCs/>
            <w:sz w:val="22"/>
          </w:rPr>
          <w:fldChar w:fldCharType="separate"/>
        </w:r>
        <w:r w:rsidR="002708F8">
          <w:rPr>
            <w:rFonts w:asciiTheme="minorHAnsi" w:hAnsiTheme="minorHAnsi"/>
            <w:bCs/>
            <w:noProof/>
            <w:sz w:val="22"/>
          </w:rPr>
          <w:t>8</w:t>
        </w:r>
        <w:r w:rsidR="006335D9"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235175" w:rsidP="00235175">
            <w:pPr>
              <w:pStyle w:val="Noga"/>
              <w:rPr>
                <w:rFonts w:asciiTheme="minorHAnsi" w:hAnsiTheme="minorHAnsi"/>
                <w:sz w:val="22"/>
              </w:rPr>
            </w:pPr>
            <w:r w:rsidRPr="00235175">
              <w:rPr>
                <w:rFonts w:asciiTheme="minorHAnsi" w:hAnsiTheme="minorHAnsi" w:cstheme="minorHAnsi"/>
                <w:sz w:val="18"/>
                <w:szCs w:val="18"/>
              </w:rPr>
              <w:t>Javni razpis za dodelitev sredstev za projekte s področja socialnega varstva v občini Jesenice za leto 2022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</w:t>
            </w:r>
            <w:r w:rsidR="006335D9"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="006335D9"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="006335D9"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2708F8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="006335D9"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="006335D9" w:rsidRPr="006335D9">
              <w:rPr>
                <w:rFonts w:asciiTheme="minorHAnsi" w:hAnsiTheme="minorHAnsi"/>
                <w:sz w:val="22"/>
              </w:rPr>
              <w:t>/</w:t>
            </w:r>
            <w:r w:rsidR="006335D9"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="006335D9"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="006335D9"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2708F8">
              <w:rPr>
                <w:rFonts w:asciiTheme="minorHAnsi" w:hAnsiTheme="minorHAnsi"/>
                <w:bCs/>
                <w:noProof/>
                <w:sz w:val="22"/>
              </w:rPr>
              <w:t>8</w:t>
            </w:r>
            <w:r w:rsidR="006335D9"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826" w:rsidRDefault="005F4826">
      <w:r>
        <w:separator/>
      </w:r>
    </w:p>
  </w:footnote>
  <w:footnote w:type="continuationSeparator" w:id="0">
    <w:p w:rsidR="005F4826" w:rsidRDefault="005F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C86356">
      <w:trPr>
        <w:trHeight w:val="851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A853F9" w:rsidRDefault="008E6D0A" w:rsidP="00C86356">
          <w:pPr>
            <w:pStyle w:val="Naslov1"/>
            <w:numPr>
              <w:ilvl w:val="0"/>
              <w:numId w:val="0"/>
            </w:numPr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obcina.jesenice@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D631AA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3609D1"/>
    <w:multiLevelType w:val="hybridMultilevel"/>
    <w:tmpl w:val="8CCC07C8"/>
    <w:lvl w:ilvl="0" w:tplc="220EF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7A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47E88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6B5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775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44F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5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8F8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2C9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3C49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4DA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3B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2FF"/>
    <w:rsid w:val="005F3C57"/>
    <w:rsid w:val="005F4448"/>
    <w:rsid w:val="005F4627"/>
    <w:rsid w:val="005F4826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27C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8E9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5E6D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87E86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49D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B78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63CD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0769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35F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8C4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55C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4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299C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933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744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314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933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F86738D-2327-49FE-98CB-884FE18D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cinska%20predloga%20-%20dopis%20-%20splo&#353;n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06C1A6-6067-4E82-B744-B76CDCDD8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splošni.dotx</Template>
  <TotalTime>0</TotalTime>
  <Pages>8</Pages>
  <Words>1029</Words>
  <Characters>5867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6883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Potočnik</dc:creator>
  <cp:keywords/>
  <dc:description/>
  <cp:lastModifiedBy>Aleksandra Potočnik</cp:lastModifiedBy>
  <cp:revision>3</cp:revision>
  <cp:lastPrinted>2019-12-06T08:02:00Z</cp:lastPrinted>
  <dcterms:created xsi:type="dcterms:W3CDTF">2022-01-21T06:49:00Z</dcterms:created>
  <dcterms:modified xsi:type="dcterms:W3CDTF">2022-01-21T06:49:00Z</dcterms:modified>
</cp:coreProperties>
</file>